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9781D" w14:textId="77777777" w:rsidR="00AA40E6" w:rsidRDefault="00AA40E6" w:rsidP="00AA40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BROWN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C81D084" w14:textId="77777777" w:rsidR="00AA40E6" w:rsidRDefault="00AA40E6" w:rsidP="00AA40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Billericay, Essex. Butcher.</w:t>
      </w:r>
    </w:p>
    <w:p w14:paraId="7B294C04" w14:textId="77777777" w:rsidR="00AA40E6" w:rsidRDefault="00AA40E6" w:rsidP="00AA40E6">
      <w:pPr>
        <w:rPr>
          <w:rFonts w:ascii="Times New Roman" w:hAnsi="Times New Roman" w:cs="Times New Roman"/>
        </w:rPr>
      </w:pPr>
    </w:p>
    <w:p w14:paraId="7A561D27" w14:textId="77777777" w:rsidR="00AA40E6" w:rsidRDefault="00AA40E6" w:rsidP="00AA40E6">
      <w:pPr>
        <w:rPr>
          <w:rFonts w:ascii="Times New Roman" w:hAnsi="Times New Roman" w:cs="Times New Roman"/>
        </w:rPr>
      </w:pPr>
    </w:p>
    <w:p w14:paraId="54A949FE" w14:textId="77777777" w:rsidR="00AA40E6" w:rsidRDefault="00AA40E6" w:rsidP="00AA40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Roger Palmer(q.v.) brought a plaint of debt against him.</w:t>
      </w:r>
    </w:p>
    <w:p w14:paraId="7D88739B" w14:textId="77777777" w:rsidR="00AA40E6" w:rsidRDefault="00AA40E6" w:rsidP="00AA40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6C7F572" w14:textId="77777777" w:rsidR="00AA40E6" w:rsidRDefault="00AA40E6" w:rsidP="00AA40E6">
      <w:pPr>
        <w:rPr>
          <w:rFonts w:ascii="Times New Roman" w:hAnsi="Times New Roman" w:cs="Times New Roman"/>
        </w:rPr>
      </w:pPr>
    </w:p>
    <w:p w14:paraId="7020053B" w14:textId="77777777" w:rsidR="00AA40E6" w:rsidRDefault="00AA40E6" w:rsidP="00AA40E6">
      <w:pPr>
        <w:rPr>
          <w:rFonts w:ascii="Times New Roman" w:hAnsi="Times New Roman" w:cs="Times New Roman"/>
        </w:rPr>
      </w:pPr>
    </w:p>
    <w:p w14:paraId="17759B27" w14:textId="77777777" w:rsidR="00AA40E6" w:rsidRDefault="00AA40E6" w:rsidP="00AA40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August 2018</w:t>
      </w:r>
    </w:p>
    <w:p w14:paraId="15CDDE3E" w14:textId="77777777" w:rsidR="006B2F86" w:rsidRPr="00E71FC3" w:rsidRDefault="00AA40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9DA37" w14:textId="77777777" w:rsidR="00AA40E6" w:rsidRDefault="00AA40E6" w:rsidP="00E71FC3">
      <w:r>
        <w:separator/>
      </w:r>
    </w:p>
  </w:endnote>
  <w:endnote w:type="continuationSeparator" w:id="0">
    <w:p w14:paraId="48EBFE8D" w14:textId="77777777" w:rsidR="00AA40E6" w:rsidRDefault="00AA40E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672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70552" w14:textId="77777777" w:rsidR="00AA40E6" w:rsidRDefault="00AA40E6" w:rsidP="00E71FC3">
      <w:r>
        <w:separator/>
      </w:r>
    </w:p>
  </w:footnote>
  <w:footnote w:type="continuationSeparator" w:id="0">
    <w:p w14:paraId="74E79F6A" w14:textId="77777777" w:rsidR="00AA40E6" w:rsidRDefault="00AA40E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0E6"/>
    <w:rsid w:val="001A7C09"/>
    <w:rsid w:val="00577BD5"/>
    <w:rsid w:val="00656CBA"/>
    <w:rsid w:val="006A1F77"/>
    <w:rsid w:val="00733BE7"/>
    <w:rsid w:val="00AA40E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EE3A"/>
  <w15:chartTrackingRefBased/>
  <w15:docId w15:val="{4AEC1595-09D0-48BD-B630-F86BA1844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40E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2018-09-21T20:51:00Z</dcterms:created>
  <dcterms:modified xsi:type="dcterms:W3CDTF">2018-09-21T20:51:00Z</dcterms:modified>
</cp:coreProperties>
</file>